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D0C9E16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1F08DB">
        <w:rPr>
          <w:rFonts w:ascii="Arial" w:hAnsi="Arial" w:cs="Arial"/>
          <w:szCs w:val="24"/>
        </w:rPr>
        <w:t>7.</w:t>
      </w:r>
      <w:r w:rsidR="00D72D1E">
        <w:rPr>
          <w:rFonts w:ascii="Arial" w:hAnsi="Arial" w:cs="Arial"/>
          <w:szCs w:val="24"/>
        </w:rPr>
        <w:t>1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2171272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</w:t>
      </w:r>
      <w:r w:rsidR="00A43717">
        <w:rPr>
          <w:rFonts w:ascii="Arial" w:hAnsi="Arial"/>
          <w:lang w:val="en-US"/>
        </w:rPr>
        <w:t>2</w:t>
      </w:r>
      <w:r w:rsidR="00EB5F9F">
        <w:rPr>
          <w:rFonts w:ascii="Arial" w:hAnsi="Arial"/>
          <w:lang w:val="en-US"/>
        </w:rPr>
        <w:t>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7602"/>
      </w:tblGrid>
      <w:tr w:rsidR="003215B0" w:rsidRPr="00576392" w14:paraId="56345145" w14:textId="77777777" w:rsidTr="00E766D2">
        <w:trPr>
          <w:trHeight w:val="407"/>
        </w:trPr>
        <w:tc>
          <w:tcPr>
            <w:tcW w:w="2357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602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E766D2">
        <w:trPr>
          <w:trHeight w:val="8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E766D2">
        <w:trPr>
          <w:trHeight w:val="10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E766D2">
        <w:trPr>
          <w:trHeight w:val="64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E766D2">
        <w:trPr>
          <w:trHeight w:val="22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E766D2">
        <w:trPr>
          <w:trHeight w:val="1101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E766D2">
        <w:trPr>
          <w:trHeight w:val="1093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E766D2">
        <w:trPr>
          <w:trHeight w:val="191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E766D2">
        <w:trPr>
          <w:trHeight w:val="160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E766D2">
        <w:trPr>
          <w:trHeight w:val="160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E766D2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Dec 04, 2020</w:t>
            </w:r>
          </w:p>
        </w:tc>
      </w:tr>
      <w:tr w:rsidR="00CC08F1" w:rsidRPr="00215719" w14:paraId="5BE84570" w14:textId="77777777" w:rsidTr="00E766D2">
        <w:trPr>
          <w:trHeight w:val="259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E766D2">
        <w:trPr>
          <w:trHeight w:val="260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430B9" w14:textId="6798D90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r w:rsidR="00BB0C42">
              <w:rPr>
                <w:bCs/>
                <w:color w:val="000000"/>
                <w:sz w:val="20"/>
                <w:lang w:val="en-US"/>
              </w:rPr>
              <w:t>s</w:t>
            </w:r>
            <w:r w:rsidR="00B853D8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FS_ FLUS_NBMP, Date: </w:t>
            </w:r>
            <w:r w:rsidR="00B853D8">
              <w:rPr>
                <w:bCs/>
                <w:color w:val="000000"/>
                <w:sz w:val="20"/>
                <w:lang w:val="en-US"/>
              </w:rPr>
              <w:t>10</w:t>
            </w:r>
            <w:r w:rsidR="005D7A39">
              <w:rPr>
                <w:bCs/>
                <w:color w:val="000000"/>
                <w:sz w:val="20"/>
                <w:lang w:val="en-US"/>
              </w:rPr>
              <w:t xml:space="preserve"> March </w:t>
            </w:r>
            <w:r>
              <w:rPr>
                <w:bCs/>
                <w:color w:val="000000"/>
                <w:sz w:val="20"/>
                <w:lang w:val="en-US"/>
              </w:rPr>
              <w:t>2021, Time 1</w:t>
            </w:r>
            <w:r w:rsidR="00B52990">
              <w:rPr>
                <w:bCs/>
                <w:color w:val="000000"/>
                <w:sz w:val="20"/>
                <w:lang w:val="en-US"/>
              </w:rPr>
              <w:t>6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BB0C42">
              <w:rPr>
                <w:bCs/>
                <w:color w:val="000000"/>
                <w:sz w:val="20"/>
                <w:lang w:val="en-US"/>
              </w:rPr>
              <w:t>1</w:t>
            </w:r>
            <w:r w:rsidR="00B52990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</w:t>
            </w:r>
            <w:r w:rsidR="008018F6">
              <w:rPr>
                <w:b w:val="0"/>
                <w:bCs/>
                <w:color w:val="000000"/>
                <w:szCs w:val="22"/>
                <w:lang w:val="en-US"/>
              </w:rPr>
              <w:t>the Friday prior to the telco.</w:t>
            </w:r>
          </w:p>
        </w:tc>
      </w:tr>
      <w:tr w:rsidR="000011B3" w:rsidRPr="00215719" w14:paraId="6497C565" w14:textId="77777777" w:rsidTr="00E766D2">
        <w:trPr>
          <w:trHeight w:val="2614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0BCE26" w14:textId="54D3AEAA" w:rsidR="000011B3" w:rsidRDefault="000011B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(Topics: joint telco; ITT4RT and FS_ FLUS_NBMP, Date: 24 March 2021, Time 16:00-18:00 CET, Host: Tencent)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557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465B453A" w14:textId="77777777" w:rsidR="00263283" w:rsidRPr="00B258C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67BAE31" w14:textId="77777777" w:rsidR="00263283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41D66BC3" w14:textId="77777777" w:rsidR="00263283" w:rsidRPr="00EA5B1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59F0E923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F03E6D" w14:textId="0A2CC0A1" w:rsidR="000011B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the Friday prior to the telco.</w:t>
            </w:r>
          </w:p>
        </w:tc>
      </w:tr>
      <w:tr w:rsidR="004B0150" w:rsidRPr="00215719" w14:paraId="39D099ED" w14:textId="77777777" w:rsidTr="00E766D2">
        <w:trPr>
          <w:trHeight w:val="61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6DCADDD9" w:rsidR="004B0150" w:rsidRDefault="00003E4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Discuss the outstanding issues</w:t>
            </w:r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6E99D9C1" w14:textId="77777777" w:rsidTr="00E766D2">
        <w:trPr>
          <w:trHeight w:val="11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71A453DF" w14:textId="77777777" w:rsidTr="00E766D2">
        <w:trPr>
          <w:trHeight w:val="45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AA7B5A" w:rsidRPr="00AE6BFE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 w:rsidP="00E766D2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38AE3990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>3GPP TSG SA4 Meeting #</w:t>
    </w:r>
    <w:r w:rsidR="00877A24" w:rsidRPr="00BB2528">
      <w:rPr>
        <w:rFonts w:ascii="Times New Roman" w:hAnsi="Times New Roman" w:cs="Arial"/>
        <w:b w:val="0"/>
        <w:noProof w:val="0"/>
        <w:sz w:val="24"/>
      </w:rPr>
      <w:t>11</w:t>
    </w:r>
    <w:r w:rsidR="00877A24">
      <w:rPr>
        <w:rFonts w:ascii="Times New Roman" w:hAnsi="Times New Roman" w:cs="Arial"/>
        <w:b w:val="0"/>
        <w:noProof w:val="0"/>
        <w:sz w:val="24"/>
      </w:rPr>
      <w:t>3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e                                    </w:t>
    </w:r>
    <w:r w:rsidR="00877A24">
      <w:rPr>
        <w:rFonts w:ascii="Times New Roman" w:hAnsi="Times New Roman" w:cs="Arial"/>
        <w:b w:val="0"/>
        <w:noProof w:val="0"/>
        <w:sz w:val="24"/>
      </w:rPr>
      <w:t xml:space="preserve">   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    </w:t>
    </w:r>
    <w:r w:rsidRPr="00BB2528">
      <w:rPr>
        <w:rFonts w:ascii="Times New Roman" w:hAnsi="Times New Roman" w:cs="Arial"/>
        <w:b w:val="0"/>
        <w:noProof w:val="0"/>
        <w:sz w:val="24"/>
      </w:rPr>
      <w:t>TD S4-</w:t>
    </w:r>
    <w:r w:rsidR="000011B3" w:rsidRPr="00BB2528">
      <w:rPr>
        <w:rFonts w:ascii="Times New Roman" w:hAnsi="Times New Roman" w:cs="Arial"/>
        <w:b w:val="0"/>
        <w:noProof w:val="0"/>
        <w:sz w:val="24"/>
      </w:rPr>
      <w:t>210</w:t>
    </w:r>
    <w:r w:rsidR="00D72D1E">
      <w:rPr>
        <w:rFonts w:ascii="Times New Roman" w:hAnsi="Times New Roman" w:cs="Arial"/>
        <w:b w:val="0"/>
        <w:noProof w:val="0"/>
        <w:sz w:val="24"/>
      </w:rPr>
      <w:t>582</w:t>
    </w:r>
  </w:p>
  <w:p w14:paraId="47F66374" w14:textId="0DB9F5BA" w:rsidR="007D2645" w:rsidRPr="00BB2528" w:rsidRDefault="00877A24" w:rsidP="00BB2528">
    <w:pPr>
      <w:pStyle w:val="Header"/>
    </w:pPr>
    <w:r>
      <w:rPr>
        <w:rFonts w:ascii="Times New Roman" w:hAnsi="Times New Roman" w:cs="Arial"/>
        <w:b w:val="0"/>
        <w:noProof w:val="0"/>
        <w:sz w:val="24"/>
      </w:rPr>
      <w:t xml:space="preserve">6-14 </w:t>
    </w:r>
    <w:proofErr w:type="gramStart"/>
    <w:r>
      <w:rPr>
        <w:rFonts w:ascii="Times New Roman" w:hAnsi="Times New Roman" w:cs="Arial"/>
        <w:b w:val="0"/>
        <w:noProof w:val="0"/>
        <w:sz w:val="24"/>
      </w:rPr>
      <w:t xml:space="preserve">April </w:t>
    </w:r>
    <w:r w:rsidR="00BB2528" w:rsidRPr="00BB2528">
      <w:rPr>
        <w:rFonts w:ascii="Times New Roman" w:hAnsi="Times New Roman" w:cs="Arial"/>
        <w:b w:val="0"/>
        <w:noProof w:val="0"/>
        <w:sz w:val="24"/>
      </w:rPr>
      <w:t xml:space="preserve"> 2021</w:t>
    </w:r>
    <w:proofErr w:type="gramEnd"/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pt;height:16pt" o:bullet="t">
        <v:imagedata r:id="rId1" o:title="artCABC"/>
      </v:shape>
    </w:pict>
  </w:numPicBullet>
  <w:numPicBullet w:numPicBulletId="1">
    <w:pict>
      <v:shape id="_x0000_i1028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oFAEWevistAAAA"/>
  </w:docVars>
  <w:rsids>
    <w:rsidRoot w:val="00DE63B8"/>
    <w:rsid w:val="000011B3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3C7A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08DB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283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47E88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77A24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3717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3DAD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A7B5A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2181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2D1E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6D2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506F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782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2021-04-12T22:16:00Z</dcterms:created>
  <dcterms:modified xsi:type="dcterms:W3CDTF">2021-04-12T22:19:00Z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